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18D7">
        <w:rPr>
          <w:rFonts w:ascii="Arial" w:hAnsi="Arial" w:cs="Arial"/>
          <w:b/>
          <w:caps/>
          <w:sz w:val="28"/>
          <w:szCs w:val="28"/>
        </w:rPr>
        <w:t>1410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8818D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 Luta contra a Violência no Campo, 12 de agosto</w:t>
            </w:r>
            <w:r w:rsidR="00C3434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34349" w:rsidRDefault="00BF791A" w:rsidP="008818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C34349">
        <w:rPr>
          <w:rFonts w:ascii="Arial" w:hAnsi="Arial" w:cs="Arial"/>
        </w:rPr>
        <w:t xml:space="preserve"> o registro do transcurso do </w:t>
      </w:r>
      <w:r w:rsidR="008818D7" w:rsidRPr="008818D7">
        <w:rPr>
          <w:rFonts w:ascii="Arial" w:hAnsi="Arial" w:cs="Arial"/>
        </w:rPr>
        <w:t>Dia da Luta contra a Violência no Campo, 12 de agosto.</w:t>
      </w:r>
    </w:p>
    <w:p w:rsidR="00FA72C9" w:rsidRPr="00FA72C9" w:rsidRDefault="00FA72C9" w:rsidP="00FA72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72C9">
        <w:rPr>
          <w:rFonts w:ascii="Arial" w:hAnsi="Arial" w:cs="Arial"/>
        </w:rPr>
        <w:t xml:space="preserve">A data lembra o assassinato de Margarida Alves, em 1983, morta em Alagoa Grande, na Paraíba. A líder sindical foi a primeira mulher a ocupar o cargo de presidente do Sindicato dos Trabalhadores Rurais do município e lutou para que os trabalhadores do campo tivessem seus direitos respeitados, </w:t>
      </w:r>
    </w:p>
    <w:p w:rsidR="008818D7" w:rsidRDefault="00FA72C9" w:rsidP="00FA72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72C9">
        <w:rPr>
          <w:rFonts w:ascii="Arial" w:hAnsi="Arial" w:cs="Arial"/>
        </w:rPr>
        <w:t>Em seu discurso na comemoração do Dia do Trabalhador, em 1º de maio de 1983, Margarida Maria Alves denunciou que vinha recebendo ameaças de morte e disse sua frase mais famosa: “É melhor morrer na luta do que morrer de fome”. No dia seguinte, ela foi assassinada. Margarida transformou-se em símbolo de resistência e luta contra a violência no campo, pela reforma agrária e fim da exploração dos trabalhadores rurais.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34349">
        <w:rPr>
          <w:rFonts w:ascii="Arial" w:hAnsi="Arial" w:cs="Arial"/>
        </w:rPr>
        <w:t xml:space="preserve">12 de agosto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34349" w:rsidRDefault="00C34349" w:rsidP="002A7434">
      <w:pPr>
        <w:spacing w:line="360" w:lineRule="auto"/>
        <w:rPr>
          <w:rFonts w:ascii="Arial" w:hAnsi="Arial" w:cs="Arial"/>
        </w:rPr>
      </w:pPr>
    </w:p>
    <w:p w:rsidR="00C34349" w:rsidRPr="00C34349" w:rsidRDefault="00C34349" w:rsidP="00C34349">
      <w:pPr>
        <w:jc w:val="center"/>
        <w:rPr>
          <w:rFonts w:ascii="Arial" w:hAnsi="Arial" w:cs="Arial"/>
          <w:b/>
        </w:rPr>
      </w:pPr>
      <w:r w:rsidRPr="00C34349">
        <w:rPr>
          <w:rFonts w:ascii="Arial" w:hAnsi="Arial" w:cs="Arial"/>
          <w:b/>
        </w:rPr>
        <w:t>VALMIR DO PARQUE MEIA LUA</w:t>
      </w:r>
    </w:p>
    <w:p w:rsidR="00C34349" w:rsidRPr="002A7434" w:rsidRDefault="00C34349" w:rsidP="00C34349">
      <w:pPr>
        <w:jc w:val="center"/>
        <w:rPr>
          <w:rFonts w:ascii="Arial" w:hAnsi="Arial" w:cs="Arial"/>
        </w:rPr>
      </w:pPr>
      <w:r w:rsidRPr="00C34349">
        <w:rPr>
          <w:rFonts w:ascii="Arial" w:hAnsi="Arial" w:cs="Arial"/>
        </w:rPr>
        <w:t>Vereador – PSD</w:t>
      </w:r>
    </w:p>
    <w:sectPr w:rsidR="00C34349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28" w:rsidRDefault="00B83A28">
      <w:r>
        <w:separator/>
      </w:r>
    </w:p>
  </w:endnote>
  <w:endnote w:type="continuationSeparator" w:id="0">
    <w:p w:rsidR="00B83A28" w:rsidRDefault="00B8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28" w:rsidRDefault="00B83A28">
      <w:r>
        <w:separator/>
      </w:r>
    </w:p>
  </w:footnote>
  <w:footnote w:type="continuationSeparator" w:id="0">
    <w:p w:rsidR="00B83A28" w:rsidRDefault="00B8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E3836"/>
    <w:rsid w:val="007F3A41"/>
    <w:rsid w:val="007F75CA"/>
    <w:rsid w:val="0080197E"/>
    <w:rsid w:val="00877E50"/>
    <w:rsid w:val="008818D7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41DA"/>
    <w:rsid w:val="00A46B01"/>
    <w:rsid w:val="00A71A73"/>
    <w:rsid w:val="00A92CB9"/>
    <w:rsid w:val="00AC712C"/>
    <w:rsid w:val="00B83A28"/>
    <w:rsid w:val="00BA1565"/>
    <w:rsid w:val="00BD3C47"/>
    <w:rsid w:val="00BF791A"/>
    <w:rsid w:val="00C06BEA"/>
    <w:rsid w:val="00C34349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72C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805EBE3-BE51-4431-8A57-29843A31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E38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3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201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2015-08-10T15:57:00Z</cp:lastPrinted>
  <dcterms:created xsi:type="dcterms:W3CDTF">2015-08-10T15:59:00Z</dcterms:created>
  <dcterms:modified xsi:type="dcterms:W3CDTF">2015-08-10T16:16:00Z</dcterms:modified>
</cp:coreProperties>
</file>